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368" w:rsidRDefault="00CA7368" w:rsidP="00CA7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PHELPOT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CA7368" w:rsidRDefault="00CA7368" w:rsidP="00CA7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Minety, Gloucestershire. Franklin.</w:t>
      </w:r>
    </w:p>
    <w:p w:rsidR="00CA7368" w:rsidRDefault="00CA7368" w:rsidP="00CA7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368" w:rsidRDefault="00CA7368" w:rsidP="00CA7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368" w:rsidRDefault="00CA7368" w:rsidP="00CA7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Merssheman(q.v.) brought a plaint of trespass and taking animals</w:t>
      </w:r>
    </w:p>
    <w:p w:rsidR="00CA7368" w:rsidRDefault="00CA7368" w:rsidP="00CA7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 and John Borne of Ashton by Cricklade, Wiltshire(q.v.).</w:t>
      </w:r>
    </w:p>
    <w:p w:rsidR="00CA7368" w:rsidRDefault="00CA7368" w:rsidP="00CA7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A7368" w:rsidRDefault="00CA7368" w:rsidP="00CA7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368" w:rsidRDefault="00CA7368" w:rsidP="00CA7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368" w:rsidRDefault="00CA7368" w:rsidP="00CA7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368" w:rsidRDefault="00CA7368" w:rsidP="00564E3C">
      <w:pPr>
        <w:spacing w:after="0" w:line="240" w:lineRule="auto"/>
      </w:pPr>
      <w:r>
        <w:separator/>
      </w:r>
    </w:p>
  </w:endnote>
  <w:endnote w:type="continuationSeparator" w:id="0">
    <w:p w:rsidR="00CA7368" w:rsidRDefault="00CA736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A7368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368" w:rsidRDefault="00CA7368" w:rsidP="00564E3C">
      <w:pPr>
        <w:spacing w:after="0" w:line="240" w:lineRule="auto"/>
      </w:pPr>
      <w:r>
        <w:separator/>
      </w:r>
    </w:p>
  </w:footnote>
  <w:footnote w:type="continuationSeparator" w:id="0">
    <w:p w:rsidR="00CA7368" w:rsidRDefault="00CA736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368"/>
    <w:rsid w:val="00372DC6"/>
    <w:rsid w:val="00564E3C"/>
    <w:rsid w:val="0064591D"/>
    <w:rsid w:val="00CA736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40205F-C1A3-4620-AF01-27136C783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A73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2016-01-09T19:56:00Z</dcterms:created>
  <dcterms:modified xsi:type="dcterms:W3CDTF">2016-01-09T19:56:00Z</dcterms:modified>
</cp:coreProperties>
</file>